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3149" w:type="dxa"/>
        <w:tblLook w:val="01E0" w:firstRow="1" w:lastRow="1" w:firstColumn="1" w:lastColumn="1" w:noHBand="0" w:noVBand="0"/>
      </w:tblPr>
      <w:tblGrid>
        <w:gridCol w:w="5211"/>
        <w:gridCol w:w="3969"/>
        <w:gridCol w:w="3969"/>
      </w:tblGrid>
      <w:tr w:rsidR="00F804BC" w14:paraId="5C1818A3" w14:textId="06EAA264" w:rsidTr="00F804BC">
        <w:tc>
          <w:tcPr>
            <w:tcW w:w="5211" w:type="dxa"/>
          </w:tcPr>
          <w:p w14:paraId="2FEE0D2B" w14:textId="57881882" w:rsidR="00F804BC" w:rsidRDefault="00F804BC" w:rsidP="00EF36D5">
            <w:pPr>
              <w:pStyle w:val="JNCCRecipientaddress"/>
            </w:pPr>
          </w:p>
        </w:tc>
        <w:tc>
          <w:tcPr>
            <w:tcW w:w="3969" w:type="dxa"/>
            <w:tcMar>
              <w:left w:w="0" w:type="dxa"/>
              <w:right w:w="0" w:type="dxa"/>
            </w:tcMar>
          </w:tcPr>
          <w:p w14:paraId="5A7BFE8A" w14:textId="090BF3D6" w:rsidR="00F804BC" w:rsidRPr="00966648" w:rsidRDefault="00F804BC" w:rsidP="00E1074A">
            <w:pPr>
              <w:pStyle w:val="JNCCRef"/>
            </w:pPr>
            <w:r>
              <w:t xml:space="preserve">            </w:t>
            </w:r>
            <w:r w:rsidRPr="00966648">
              <w:t xml:space="preserve">Our reference: </w:t>
            </w:r>
            <w:r>
              <w:t>C22-0643-1690</w:t>
            </w:r>
          </w:p>
          <w:p w14:paraId="0ACE7E2A" w14:textId="2ECA8433" w:rsidR="00F804BC" w:rsidRDefault="00F804BC" w:rsidP="00445887">
            <w:pPr>
              <w:pStyle w:val="JNCCRef"/>
              <w:ind w:left="1421"/>
            </w:pPr>
          </w:p>
          <w:p w14:paraId="337CF6E2" w14:textId="0704063E" w:rsidR="00F804BC" w:rsidRPr="00966648" w:rsidRDefault="00F804BC" w:rsidP="00EF36D5">
            <w:pPr>
              <w:pStyle w:val="JNCCRef"/>
            </w:pPr>
            <w:r>
              <w:t xml:space="preserve">                              11 </w:t>
            </w:r>
            <w:r w:rsidR="005136D5">
              <w:t>October</w:t>
            </w:r>
            <w:r>
              <w:t xml:space="preserve"> 2022</w:t>
            </w:r>
          </w:p>
        </w:tc>
        <w:tc>
          <w:tcPr>
            <w:tcW w:w="3969" w:type="dxa"/>
          </w:tcPr>
          <w:p w14:paraId="72647E0A" w14:textId="77777777" w:rsidR="00F804BC" w:rsidRDefault="00F804BC" w:rsidP="00E1074A">
            <w:pPr>
              <w:pStyle w:val="JNCCRef"/>
            </w:pPr>
          </w:p>
        </w:tc>
      </w:tr>
      <w:tr w:rsidR="00F804BC" w14:paraId="759B8364" w14:textId="144429D1" w:rsidTr="00F804BC">
        <w:tc>
          <w:tcPr>
            <w:tcW w:w="5211" w:type="dxa"/>
          </w:tcPr>
          <w:p w14:paraId="6B4290AA" w14:textId="77777777" w:rsidR="00F804BC" w:rsidRDefault="00F804BC" w:rsidP="00EF36D5">
            <w:pPr>
              <w:pStyle w:val="JNCCRecipientaddress"/>
            </w:pPr>
          </w:p>
        </w:tc>
        <w:tc>
          <w:tcPr>
            <w:tcW w:w="3969" w:type="dxa"/>
            <w:tcMar>
              <w:left w:w="0" w:type="dxa"/>
              <w:right w:w="0" w:type="dxa"/>
            </w:tcMar>
          </w:tcPr>
          <w:p w14:paraId="73B4AE9C" w14:textId="77777777" w:rsidR="00F804BC" w:rsidRDefault="00F804BC" w:rsidP="00E1074A">
            <w:pPr>
              <w:pStyle w:val="JNCCRef"/>
            </w:pPr>
          </w:p>
        </w:tc>
        <w:tc>
          <w:tcPr>
            <w:tcW w:w="3969" w:type="dxa"/>
          </w:tcPr>
          <w:p w14:paraId="1604E4DC" w14:textId="77777777" w:rsidR="00F804BC" w:rsidRDefault="00F804BC" w:rsidP="00E1074A">
            <w:pPr>
              <w:pStyle w:val="JNCCRef"/>
            </w:pPr>
          </w:p>
        </w:tc>
      </w:tr>
    </w:tbl>
    <w:p w14:paraId="23760B92" w14:textId="541C5EBF" w:rsidR="00EF36D5" w:rsidRPr="00AC4484" w:rsidRDefault="00EF36D5" w:rsidP="00EF36D5">
      <w:pPr>
        <w:pStyle w:val="StyleJNCCLetterbodyBefore9pt"/>
      </w:pPr>
      <w:r w:rsidRPr="00AC4484">
        <w:t xml:space="preserve">Dear </w:t>
      </w:r>
      <w:r w:rsidR="00E1074A">
        <w:rPr>
          <w:rFonts w:cs="Arial"/>
          <w:szCs w:val="22"/>
        </w:rPr>
        <w:t>Sir/Madam</w:t>
      </w:r>
    </w:p>
    <w:p w14:paraId="02A6982A" w14:textId="77777777" w:rsidR="00445887" w:rsidRDefault="00445887" w:rsidP="00EF36D5">
      <w:pPr>
        <w:pStyle w:val="JNCCHeading"/>
      </w:pPr>
    </w:p>
    <w:p w14:paraId="4ABA8405" w14:textId="58B297D6"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b/>
          <w:szCs w:val="22"/>
          <w:lang w:eastAsia="en-US"/>
        </w:rPr>
        <w:t xml:space="preserve">CONTRACT NO: </w:t>
      </w:r>
      <w:r w:rsidR="00C57F9D">
        <w:rPr>
          <w:rFonts w:eastAsia="Calibri"/>
          <w:b/>
          <w:bCs/>
          <w:szCs w:val="24"/>
          <w:lang w:eastAsia="en-US"/>
        </w:rPr>
        <w:t>C22-0643-1690</w:t>
      </w:r>
    </w:p>
    <w:p w14:paraId="7B91A2DB" w14:textId="77777777" w:rsidR="00C57F9D" w:rsidRPr="00C57F9D" w:rsidRDefault="00E1074A" w:rsidP="00C57F9D">
      <w:pPr>
        <w:framePr w:hSpace="180" w:wrap="around" w:vAnchor="text" w:hAnchor="text" w:y="1"/>
        <w:suppressOverlap/>
        <w:rPr>
          <w:rFonts w:cs="Arial"/>
          <w:b/>
          <w:iCs/>
          <w:szCs w:val="22"/>
        </w:rPr>
      </w:pPr>
      <w:r w:rsidRPr="00E1074A">
        <w:rPr>
          <w:rFonts w:eastAsia="Calibri" w:cs="Arial"/>
          <w:b/>
          <w:szCs w:val="22"/>
          <w:lang w:eastAsia="en-US"/>
        </w:rPr>
        <w:t>TITLE:</w:t>
      </w:r>
      <w:r w:rsidRPr="00E1074A">
        <w:rPr>
          <w:rFonts w:eastAsia="Calibri" w:cs="Arial"/>
          <w:b/>
          <w:szCs w:val="24"/>
          <w:lang w:eastAsia="en-US"/>
        </w:rPr>
        <w:t xml:space="preserve"> </w:t>
      </w:r>
      <w:r w:rsidR="00C57F9D" w:rsidRPr="00C57F9D">
        <w:rPr>
          <w:rFonts w:cs="Arial"/>
          <w:b/>
          <w:iCs/>
          <w:szCs w:val="22"/>
        </w:rPr>
        <w:t>Managing the Monitoring, Evaluation, Accountability and Learning (MEAL) Functions for RESEMBID COVID-19 Resilience Response Facility Project:</w:t>
      </w:r>
    </w:p>
    <w:p w14:paraId="70679C30" w14:textId="1D219596" w:rsidR="00E1074A" w:rsidRPr="003E216F" w:rsidRDefault="00C57F9D" w:rsidP="00C57F9D">
      <w:pPr>
        <w:spacing w:before="0" w:after="0"/>
        <w:rPr>
          <w:rFonts w:cs="Arial"/>
          <w:b/>
          <w:iCs/>
          <w:color w:val="000000"/>
          <w:szCs w:val="22"/>
        </w:rPr>
      </w:pPr>
      <w:bookmarkStart w:id="0" w:name="_Hlk110430621"/>
      <w:r w:rsidRPr="00C57F9D">
        <w:rPr>
          <w:rFonts w:cs="Arial"/>
          <w:b/>
          <w:i/>
          <w:szCs w:val="22"/>
        </w:rPr>
        <w:t>Defining A Post-Covid-19 Resilient Recovery in the Turks And Caicos Islands: Sustainable Investment in the Future of the Island’s People and Environment.</w:t>
      </w:r>
      <w:bookmarkEnd w:id="0"/>
    </w:p>
    <w:p w14:paraId="51DFDE9D" w14:textId="77777777" w:rsidR="00E1074A" w:rsidRPr="00E1074A" w:rsidRDefault="00E1074A" w:rsidP="00E1074A">
      <w:pPr>
        <w:spacing w:before="0" w:after="0"/>
        <w:rPr>
          <w:rFonts w:eastAsia="Calibri" w:cs="Arial"/>
          <w:b/>
          <w:szCs w:val="22"/>
          <w:lang w:eastAsia="en-US"/>
        </w:rPr>
      </w:pPr>
    </w:p>
    <w:p w14:paraId="146C0C92"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 are invited by JNCC Support Co. (JNCC) to submit a tender for the supply of works required under the above project.</w:t>
      </w:r>
    </w:p>
    <w:p w14:paraId="102B0739"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5DC0C27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Included with this letter you will find the following documents:</w:t>
      </w:r>
    </w:p>
    <w:p w14:paraId="46F02D63"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p>
    <w:p w14:paraId="0709FB9F" w14:textId="77777777" w:rsidR="00E1074A" w:rsidRPr="00E1074A" w:rsidRDefault="00E1074A" w:rsidP="00E1074A">
      <w:pPr>
        <w:numPr>
          <w:ilvl w:val="0"/>
          <w:numId w:val="1"/>
        </w:numPr>
        <w:tabs>
          <w:tab w:val="left" w:pos="-720"/>
          <w:tab w:val="left" w:pos="0"/>
          <w:tab w:val="left" w:pos="450"/>
          <w:tab w:val="left" w:pos="720"/>
          <w:tab w:val="left" w:pos="1440"/>
          <w:tab w:val="left" w:pos="2160"/>
          <w:tab w:val="left" w:pos="2520"/>
        </w:tabs>
        <w:spacing w:before="0" w:after="0"/>
        <w:contextualSpacing/>
        <w:jc w:val="both"/>
        <w:rPr>
          <w:rFonts w:eastAsia="Calibri" w:cs="Arial"/>
          <w:szCs w:val="22"/>
          <w:lang w:eastAsia="en-US"/>
        </w:rPr>
      </w:pPr>
      <w:r w:rsidRPr="00E1074A">
        <w:rPr>
          <w:rFonts w:eastAsia="Calibri" w:cs="Arial"/>
          <w:szCs w:val="22"/>
          <w:lang w:eastAsia="en-US"/>
        </w:rPr>
        <w:t xml:space="preserve">A specification detailing the </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service required (Annex A).</w:t>
      </w:r>
    </w:p>
    <w:p w14:paraId="2506AF45"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2.</w:t>
      </w:r>
      <w:r w:rsidRPr="00E1074A">
        <w:rPr>
          <w:rFonts w:eastAsia="Calibri" w:cs="Arial"/>
          <w:szCs w:val="22"/>
          <w:lang w:eastAsia="en-US"/>
        </w:rPr>
        <w:tab/>
        <w:t>Instructions for tenderers (PS4a). (Please note paragraph 3 in particular).</w:t>
      </w:r>
    </w:p>
    <w:p w14:paraId="0C7EBFDD"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3.</w:t>
      </w:r>
      <w:r w:rsidRPr="00E1074A">
        <w:rPr>
          <w:rFonts w:eastAsia="Calibri" w:cs="Arial"/>
          <w:szCs w:val="22"/>
          <w:lang w:eastAsia="en-US"/>
        </w:rPr>
        <w:tab/>
        <w:t>A set of Terms and Conditions as follows.</w:t>
      </w:r>
    </w:p>
    <w:p w14:paraId="759333EF" w14:textId="5F03F355"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General Terms and Conditions (</w:t>
      </w:r>
      <w:r w:rsidR="00984FC6">
        <w:rPr>
          <w:rFonts w:eastAsia="Calibri" w:cs="Arial"/>
          <w:szCs w:val="22"/>
          <w:lang w:eastAsia="en-US"/>
        </w:rPr>
        <w:t>September</w:t>
      </w:r>
      <w:r w:rsidRPr="00E1074A">
        <w:rPr>
          <w:rFonts w:eastAsia="Calibri" w:cs="Arial"/>
          <w:szCs w:val="22"/>
          <w:lang w:eastAsia="en-US"/>
        </w:rPr>
        <w:t xml:space="preserve"> 202</w:t>
      </w:r>
      <w:r w:rsidR="00984FC6">
        <w:rPr>
          <w:rFonts w:eastAsia="Calibri" w:cs="Arial"/>
          <w:szCs w:val="22"/>
          <w:lang w:eastAsia="en-US"/>
        </w:rPr>
        <w:t>1</w:t>
      </w:r>
      <w:r w:rsidRPr="00E1074A">
        <w:rPr>
          <w:rFonts w:eastAsia="Calibri" w:cs="Arial"/>
          <w:szCs w:val="22"/>
          <w:lang w:eastAsia="en-US"/>
        </w:rPr>
        <w:t>)</w:t>
      </w:r>
    </w:p>
    <w:p w14:paraId="2B3C4FF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JNCC Quality Assurance Policy</w:t>
      </w:r>
    </w:p>
    <w:p w14:paraId="43D36442" w14:textId="3A388D26"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ab/>
        <w:t xml:space="preserve">    Contracts T&amp;S rates if applicable</w:t>
      </w:r>
      <w:r w:rsidR="001305D9">
        <w:rPr>
          <w:rFonts w:eastAsia="Calibri" w:cs="Arial"/>
          <w:szCs w:val="22"/>
          <w:lang w:eastAsia="en-US"/>
        </w:rPr>
        <w:t xml:space="preserve"> to this project</w:t>
      </w:r>
    </w:p>
    <w:p w14:paraId="1FBA090D" w14:textId="61110A28"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r w:rsidR="00C57F9D">
        <w:rPr>
          <w:rFonts w:eastAsia="Calibri" w:cs="Arial"/>
          <w:szCs w:val="22"/>
          <w:lang w:eastAsia="en-US"/>
        </w:rPr>
        <w:t xml:space="preserve">Conflict of Interest </w:t>
      </w:r>
      <w:r w:rsidR="00AD4249">
        <w:rPr>
          <w:rFonts w:eastAsia="Calibri" w:cs="Arial"/>
          <w:szCs w:val="22"/>
          <w:lang w:eastAsia="en-US"/>
        </w:rPr>
        <w:t>(</w:t>
      </w:r>
      <w:r w:rsidR="00C57F9D">
        <w:rPr>
          <w:rFonts w:eastAsia="Calibri" w:cs="Arial"/>
          <w:szCs w:val="22"/>
          <w:lang w:eastAsia="en-US"/>
        </w:rPr>
        <w:t xml:space="preserve">Form to </w:t>
      </w:r>
      <w:r w:rsidR="00AD4249">
        <w:rPr>
          <w:rFonts w:eastAsia="Calibri" w:cs="Arial"/>
          <w:szCs w:val="22"/>
          <w:lang w:eastAsia="en-US"/>
        </w:rPr>
        <w:t xml:space="preserve">be </w:t>
      </w:r>
      <w:r w:rsidR="00C57F9D">
        <w:rPr>
          <w:rFonts w:eastAsia="Calibri" w:cs="Arial"/>
          <w:szCs w:val="22"/>
          <w:lang w:eastAsia="en-US"/>
        </w:rPr>
        <w:t>complete</w:t>
      </w:r>
      <w:r w:rsidR="00AD4249">
        <w:rPr>
          <w:rFonts w:eastAsia="Calibri" w:cs="Arial"/>
          <w:szCs w:val="22"/>
          <w:lang w:eastAsia="en-US"/>
        </w:rPr>
        <w:t>d</w:t>
      </w:r>
      <w:r w:rsidR="00C57F9D">
        <w:rPr>
          <w:rFonts w:eastAsia="Calibri" w:cs="Arial"/>
          <w:szCs w:val="22"/>
          <w:lang w:eastAsia="en-US"/>
        </w:rPr>
        <w:t xml:space="preserve"> and return</w:t>
      </w:r>
      <w:r w:rsidR="00AD4249">
        <w:rPr>
          <w:rFonts w:eastAsia="Calibri" w:cs="Arial"/>
          <w:szCs w:val="22"/>
          <w:lang w:eastAsia="en-US"/>
        </w:rPr>
        <w:t>ed as part of bid submission)</w:t>
      </w:r>
    </w:p>
    <w:p w14:paraId="3EF9FFBB"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17D471C4" w14:textId="77777777" w:rsidR="00E1074A" w:rsidRPr="00E1074A" w:rsidRDefault="00E1074A" w:rsidP="00E1074A">
      <w:pPr>
        <w:spacing w:before="0" w:after="0"/>
        <w:jc w:val="both"/>
        <w:rPr>
          <w:rFonts w:eastAsia="Calibri" w:cs="Arial"/>
          <w:szCs w:val="22"/>
          <w:lang w:eastAsia="en-US"/>
        </w:rPr>
      </w:pPr>
      <w:r w:rsidRPr="00E1074A">
        <w:rPr>
          <w:rFonts w:eastAsia="Calibri" w:cs="Arial"/>
          <w:szCs w:val="22"/>
          <w:lang w:eastAsia="en-US"/>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14:paraId="4C1D34F5" w14:textId="77777777" w:rsidR="00E1074A" w:rsidRPr="00E1074A" w:rsidRDefault="00E1074A" w:rsidP="00E1074A">
      <w:pPr>
        <w:spacing w:before="0" w:after="0"/>
        <w:jc w:val="both"/>
        <w:rPr>
          <w:rFonts w:eastAsia="Calibri" w:cs="Arial"/>
          <w:szCs w:val="22"/>
          <w:lang w:eastAsia="en-US"/>
        </w:rPr>
      </w:pPr>
    </w:p>
    <w:p w14:paraId="17858328" w14:textId="1B5D545D" w:rsidR="00E1074A" w:rsidRPr="00225E18" w:rsidRDefault="00E1074A" w:rsidP="00E1074A">
      <w:pPr>
        <w:tabs>
          <w:tab w:val="left" w:pos="-720"/>
          <w:tab w:val="left" w:pos="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szCs w:val="22"/>
          <w:lang w:eastAsia="en-US"/>
        </w:rPr>
        <w:t xml:space="preserve">To be eligible for consideration your tender must arrive by </w:t>
      </w:r>
      <w:r w:rsidRPr="00E1074A">
        <w:rPr>
          <w:rFonts w:eastAsia="Calibri" w:cs="Arial"/>
          <w:b/>
          <w:szCs w:val="22"/>
          <w:lang w:eastAsia="en-US"/>
        </w:rPr>
        <w:t>16:00</w:t>
      </w:r>
      <w:r w:rsidRPr="00E1074A">
        <w:rPr>
          <w:rFonts w:eastAsia="Calibri" w:cs="Arial"/>
          <w:szCs w:val="22"/>
          <w:lang w:eastAsia="en-US"/>
        </w:rPr>
        <w:t xml:space="preserve"> </w:t>
      </w:r>
      <w:r w:rsidRPr="00E1074A">
        <w:rPr>
          <w:rFonts w:eastAsia="Calibri" w:cs="Arial"/>
          <w:b/>
          <w:szCs w:val="22"/>
          <w:lang w:eastAsia="en-US"/>
        </w:rPr>
        <w:t>hours</w:t>
      </w:r>
      <w:r w:rsidRPr="00E1074A">
        <w:rPr>
          <w:rFonts w:eastAsia="Calibri" w:cs="Arial"/>
          <w:szCs w:val="22"/>
          <w:lang w:eastAsia="en-US"/>
        </w:rPr>
        <w:t xml:space="preserve"> </w:t>
      </w:r>
      <w:r w:rsidRPr="00E1074A">
        <w:rPr>
          <w:rFonts w:eastAsia="Calibri" w:cs="Arial"/>
          <w:b/>
          <w:szCs w:val="22"/>
          <w:lang w:eastAsia="en-US"/>
        </w:rPr>
        <w:t xml:space="preserve">on </w:t>
      </w:r>
      <w:r w:rsidR="00225E18">
        <w:rPr>
          <w:rFonts w:eastAsia="Calibri" w:cs="Arial"/>
          <w:b/>
          <w:szCs w:val="22"/>
          <w:lang w:eastAsia="en-US"/>
        </w:rPr>
        <w:t>Tuesday 25</w:t>
      </w:r>
      <w:r w:rsidR="00225E18" w:rsidRPr="00225E18">
        <w:rPr>
          <w:rFonts w:eastAsia="Calibri" w:cs="Arial"/>
          <w:b/>
          <w:szCs w:val="22"/>
          <w:vertAlign w:val="superscript"/>
          <w:lang w:eastAsia="en-US"/>
        </w:rPr>
        <w:t>th</w:t>
      </w:r>
      <w:r w:rsidR="00225E18">
        <w:rPr>
          <w:rFonts w:eastAsia="Calibri" w:cs="Arial"/>
          <w:b/>
          <w:szCs w:val="22"/>
          <w:lang w:eastAsia="en-US"/>
        </w:rPr>
        <w:t xml:space="preserve"> October </w:t>
      </w:r>
      <w:r w:rsidR="003507F4">
        <w:rPr>
          <w:rFonts w:eastAsia="Calibri" w:cs="Arial"/>
          <w:b/>
          <w:szCs w:val="22"/>
          <w:lang w:eastAsia="en-US"/>
        </w:rPr>
        <w:t>2022</w:t>
      </w:r>
      <w:r w:rsidRPr="00E1074A">
        <w:rPr>
          <w:rFonts w:eastAsia="Calibri" w:cs="Arial"/>
          <w:b/>
          <w:szCs w:val="22"/>
          <w:lang w:eastAsia="en-US"/>
        </w:rPr>
        <w:t xml:space="preserve">. </w:t>
      </w:r>
      <w:r w:rsidRPr="00E1074A">
        <w:rPr>
          <w:rFonts w:eastAsia="Calibri" w:cs="Arial"/>
          <w:szCs w:val="22"/>
          <w:lang w:eastAsia="en-US"/>
        </w:rPr>
        <w:t xml:space="preserve">Please submit your return by email to the following address:  </w:t>
      </w:r>
      <w:hyperlink r:id="rId7" w:history="1">
        <w:r w:rsidRPr="00E1074A">
          <w:rPr>
            <w:rFonts w:eastAsia="Calibri" w:cs="Arial"/>
            <w:color w:val="0000FF"/>
            <w:szCs w:val="22"/>
            <w:u w:val="single"/>
            <w:lang w:eastAsia="en-US"/>
          </w:rPr>
          <w:t>TenderResponse@jncc.gov.uk</w:t>
        </w:r>
      </w:hyperlink>
      <w:r w:rsidRPr="00E1074A">
        <w:rPr>
          <w:rFonts w:eastAsia="Calibri" w:cs="Arial"/>
          <w:szCs w:val="22"/>
          <w:lang w:eastAsia="en-US"/>
        </w:rPr>
        <w:t xml:space="preserve"> Please direct any queries in respect of this tender to the named individuals below as appropriate. </w:t>
      </w:r>
    </w:p>
    <w:p w14:paraId="78055B70"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p>
    <w:p w14:paraId="0091C397"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give any breakdown of costings as detailed in the specification. Any VAT liability should be shown separately.  JNCC has normal liability for VAT purposes except for new building work. If in doubt, please contact the Project Officer for clarification.</w:t>
      </w:r>
    </w:p>
    <w:p w14:paraId="4C28389B" w14:textId="282FBEE1" w:rsidR="00EF36D5" w:rsidRPr="005055F9" w:rsidRDefault="00EF36D5" w:rsidP="00EF36D5">
      <w:pPr>
        <w:pStyle w:val="JNCCHeading"/>
      </w:pPr>
    </w:p>
    <w:p w14:paraId="3E1078BD" w14:textId="77777777" w:rsidR="00445887" w:rsidRDefault="00445887" w:rsidP="00EF36D5">
      <w:pPr>
        <w:pStyle w:val="JNCCLetterbody"/>
      </w:pPr>
    </w:p>
    <w:p w14:paraId="18F4C0C1" w14:textId="603D5919" w:rsidR="00EF36D5" w:rsidRDefault="00EF36D5" w:rsidP="00EF36D5">
      <w:pPr>
        <w:pStyle w:val="JNCCLetterbody"/>
      </w:pPr>
    </w:p>
    <w:p w14:paraId="00937AA4" w14:textId="77777777" w:rsidR="00EF36D5" w:rsidRDefault="00EF36D5" w:rsidP="00EF36D5">
      <w:pPr>
        <w:pStyle w:val="JNCCLetterbody"/>
      </w:pPr>
    </w:p>
    <w:p w14:paraId="34D4A6D7" w14:textId="77777777" w:rsidR="002764D9" w:rsidRDefault="002764D9" w:rsidP="00EF36D5">
      <w:pPr>
        <w:pStyle w:val="JNCCLetterbody"/>
      </w:pPr>
    </w:p>
    <w:p w14:paraId="5D1167F6" w14:textId="77777777" w:rsidR="002764D9" w:rsidRDefault="002764D9" w:rsidP="00EF36D5">
      <w:pPr>
        <w:pStyle w:val="JNCCLetterbody"/>
      </w:pPr>
    </w:p>
    <w:p w14:paraId="7FCE363F" w14:textId="77777777" w:rsidR="002764D9" w:rsidRDefault="002764D9" w:rsidP="00EF36D5">
      <w:pPr>
        <w:pStyle w:val="JNCCLetterbody"/>
      </w:pPr>
    </w:p>
    <w:p w14:paraId="25040A5F" w14:textId="77777777" w:rsidR="002764D9" w:rsidRPr="00AC4484" w:rsidRDefault="002764D9" w:rsidP="00EF36D5">
      <w:pPr>
        <w:pStyle w:val="JNCCLetterbody"/>
      </w:pPr>
    </w:p>
    <w:p w14:paraId="23A9AE17" w14:textId="2C8FECE0" w:rsidR="00445887" w:rsidRDefault="00445887" w:rsidP="00445887">
      <w:pPr>
        <w:pStyle w:val="JNCCLetterbody"/>
      </w:pPr>
    </w:p>
    <w:p w14:paraId="4A13D412"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JNCC does not reimburse any costs incurred in preparing tenders and does not guarantee to accept the lowest, or any tender. </w:t>
      </w:r>
    </w:p>
    <w:p w14:paraId="75BB8AFB"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szCs w:val="24"/>
          <w:lang w:eastAsia="en-US"/>
        </w:rPr>
      </w:pPr>
    </w:p>
    <w:p w14:paraId="36CFB439"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Unless a proviso is made in the tender to the contrary, JNCC reserves the right to accept only part of a tender.</w:t>
      </w:r>
    </w:p>
    <w:p w14:paraId="5941BE0E" w14:textId="77777777" w:rsidR="00E1074A" w:rsidRPr="00E1074A" w:rsidRDefault="00E1074A" w:rsidP="00E1074A">
      <w:pPr>
        <w:spacing w:before="0" w:after="0"/>
        <w:rPr>
          <w:rFonts w:eastAsia="Calibri" w:cs="Arial"/>
          <w:szCs w:val="22"/>
          <w:lang w:eastAsia="en-US"/>
        </w:rPr>
      </w:pPr>
    </w:p>
    <w:p w14:paraId="4A2506A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If you do not wish to submit a tender, please advise accordingly by email using the above address.  If you wish to give a reason you may but there is no obligation to do so.</w:t>
      </w:r>
    </w:p>
    <w:p w14:paraId="097C761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06CBA9F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4E43955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1C4D7B7" w14:textId="158D360C" w:rsidR="00E1074A" w:rsidRPr="00E1074A" w:rsidRDefault="00E1074A" w:rsidP="00E1074A">
      <w:pPr>
        <w:spacing w:before="0" w:after="0"/>
        <w:contextualSpacing/>
        <w:rPr>
          <w:rFonts w:eastAsia="Calibri" w:cs="Arial"/>
          <w:szCs w:val="22"/>
          <w:lang w:eastAsia="en-US"/>
        </w:rPr>
      </w:pPr>
      <w:r w:rsidRPr="00E1074A">
        <w:rPr>
          <w:rFonts w:eastAsia="Calibri" w:cs="Arial"/>
          <w:szCs w:val="22"/>
          <w:lang w:eastAsia="en-US"/>
        </w:rPr>
        <w:t>JNCC's Project Managers for this work are listed within the Annex A</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 xml:space="preserve"> who should be contacted if you require any clarification relating to the </w:t>
      </w:r>
      <w:r w:rsidR="00984FC6">
        <w:rPr>
          <w:rFonts w:eastAsia="Calibri" w:cs="Arial"/>
          <w:szCs w:val="22"/>
          <w:lang w:eastAsia="en-US"/>
        </w:rPr>
        <w:t xml:space="preserve">technical </w:t>
      </w:r>
      <w:r w:rsidRPr="00E1074A">
        <w:rPr>
          <w:rFonts w:eastAsia="Calibri" w:cs="Arial"/>
          <w:szCs w:val="22"/>
          <w:lang w:eastAsia="en-US"/>
        </w:rPr>
        <w:t>specification.</w:t>
      </w:r>
    </w:p>
    <w:p w14:paraId="4794484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EA643A8"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contact the undersigned on if you have queries regarding the procurement procedure.</w:t>
      </w:r>
    </w:p>
    <w:p w14:paraId="6B7E58C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69208E7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Yours sincerely</w:t>
      </w:r>
    </w:p>
    <w:p w14:paraId="2106C38D"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B88BAE9" w14:textId="77777777" w:rsidR="00E1074A" w:rsidRPr="00E1074A" w:rsidRDefault="00E1074A" w:rsidP="00E1074A">
      <w:pPr>
        <w:spacing w:before="0" w:after="0"/>
        <w:rPr>
          <w:rFonts w:eastAsia="Calibri"/>
          <w:szCs w:val="24"/>
          <w:lang w:eastAsia="en-US"/>
        </w:rPr>
      </w:pPr>
    </w:p>
    <w:p w14:paraId="67774972" w14:textId="050E08E6" w:rsidR="00E1074A" w:rsidRPr="00E1074A" w:rsidRDefault="00225E18" w:rsidP="00E1074A">
      <w:pPr>
        <w:spacing w:before="0" w:after="0"/>
        <w:rPr>
          <w:rFonts w:eastAsia="Calibri"/>
          <w:szCs w:val="24"/>
          <w:lang w:eastAsia="en-US"/>
        </w:rPr>
      </w:pPr>
      <w:r>
        <w:rPr>
          <w:noProof/>
        </w:rPr>
        <w:drawing>
          <wp:inline distT="0" distB="0" distL="0" distR="0" wp14:anchorId="067811C3" wp14:editId="3E90EEAC">
            <wp:extent cx="2181225" cy="894080"/>
            <wp:effectExtent l="0" t="0" r="9525"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189442" cy="897448"/>
                    </a:xfrm>
                    <a:prstGeom prst="rect">
                      <a:avLst/>
                    </a:prstGeom>
                  </pic:spPr>
                </pic:pic>
              </a:graphicData>
            </a:graphic>
          </wp:inline>
        </w:drawing>
      </w:r>
    </w:p>
    <w:p w14:paraId="66497B38" w14:textId="77777777" w:rsidR="00E1074A" w:rsidRPr="00E1074A" w:rsidRDefault="00E1074A" w:rsidP="00E1074A">
      <w:pPr>
        <w:spacing w:before="0" w:after="0"/>
        <w:rPr>
          <w:rFonts w:eastAsia="Calibri"/>
          <w:szCs w:val="24"/>
          <w:lang w:eastAsia="en-US"/>
        </w:rPr>
      </w:pPr>
    </w:p>
    <w:p w14:paraId="2C090742" w14:textId="77777777" w:rsidR="00E1074A" w:rsidRPr="00E1074A" w:rsidRDefault="00E1074A" w:rsidP="00E1074A">
      <w:pPr>
        <w:spacing w:before="0" w:after="0"/>
        <w:rPr>
          <w:rFonts w:eastAsia="Calibri"/>
          <w:szCs w:val="24"/>
          <w:lang w:eastAsia="en-US"/>
        </w:rPr>
      </w:pPr>
    </w:p>
    <w:p w14:paraId="716848BD" w14:textId="24CA1D55" w:rsidR="00E1074A" w:rsidRPr="00E1074A" w:rsidRDefault="00225E18"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Mrs Sharon Joyce</w:t>
      </w:r>
    </w:p>
    <w:p w14:paraId="48BB6BB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Finance &amp; Procurement Services</w:t>
      </w:r>
    </w:p>
    <w:p w14:paraId="3F88736F" w14:textId="59209C28" w:rsidR="00EF36D5" w:rsidRPr="00BB7F9A" w:rsidRDefault="00E1074A" w:rsidP="00E1074A">
      <w:pPr>
        <w:pStyle w:val="JNCCLetterbody"/>
        <w:sectPr w:rsidR="00EF36D5" w:rsidRPr="00BB7F9A" w:rsidSect="00EF36D5">
          <w:headerReference w:type="default" r:id="rId9"/>
          <w:footerReference w:type="default" r:id="rId10"/>
          <w:headerReference w:type="first" r:id="rId11"/>
          <w:footerReference w:type="first" r:id="rId12"/>
          <w:type w:val="continuous"/>
          <w:pgSz w:w="11900" w:h="16840"/>
          <w:pgMar w:top="517" w:right="1418" w:bottom="1418" w:left="1418" w:header="1134" w:footer="0" w:gutter="0"/>
          <w:cols w:space="708"/>
          <w:titlePg/>
        </w:sectPr>
      </w:pPr>
      <w:r w:rsidRPr="00E1074A">
        <w:rPr>
          <w:lang w:eastAsia="en-US"/>
        </w:rPr>
        <w:t>on behalf of the JNCC Support Co</w:t>
      </w:r>
    </w:p>
    <w:p w14:paraId="1853B82A" w14:textId="77777777" w:rsidR="00E1074A" w:rsidRDefault="00E1074A" w:rsidP="00E1074A">
      <w:pPr>
        <w:spacing w:before="0" w:after="0"/>
        <w:jc w:val="both"/>
        <w:rPr>
          <w:rFonts w:eastAsia="Calibri" w:cs="Arial"/>
          <w:b/>
          <w:szCs w:val="22"/>
          <w:lang w:eastAsia="en-US"/>
        </w:rPr>
      </w:pPr>
    </w:p>
    <w:p w14:paraId="76F45253" w14:textId="77777777" w:rsidR="00E1074A" w:rsidRDefault="00E1074A" w:rsidP="00E1074A">
      <w:pPr>
        <w:spacing w:before="0" w:after="0"/>
        <w:jc w:val="both"/>
        <w:rPr>
          <w:rFonts w:eastAsia="Calibri" w:cs="Arial"/>
          <w:b/>
          <w:szCs w:val="22"/>
          <w:lang w:eastAsia="en-US"/>
        </w:rPr>
      </w:pPr>
    </w:p>
    <w:p w14:paraId="2AE12EA4" w14:textId="77777777" w:rsidR="00E1074A" w:rsidRDefault="00E1074A" w:rsidP="00E1074A">
      <w:pPr>
        <w:spacing w:before="0" w:after="0"/>
        <w:jc w:val="both"/>
        <w:rPr>
          <w:rFonts w:eastAsia="Calibri" w:cs="Arial"/>
          <w:b/>
          <w:szCs w:val="22"/>
          <w:lang w:eastAsia="en-US"/>
        </w:rPr>
      </w:pPr>
    </w:p>
    <w:p w14:paraId="3D5F62D1" w14:textId="77777777" w:rsidR="00E1074A" w:rsidRDefault="00E1074A" w:rsidP="00E1074A">
      <w:pPr>
        <w:spacing w:before="0" w:after="0"/>
        <w:jc w:val="both"/>
        <w:rPr>
          <w:rFonts w:eastAsia="Calibri" w:cs="Arial"/>
          <w:b/>
          <w:szCs w:val="22"/>
          <w:lang w:eastAsia="en-US"/>
        </w:rPr>
      </w:pPr>
    </w:p>
    <w:p w14:paraId="415A2770" w14:textId="77777777" w:rsidR="00E1074A" w:rsidRDefault="00E1074A" w:rsidP="00E1074A">
      <w:pPr>
        <w:spacing w:before="0" w:after="0"/>
        <w:jc w:val="both"/>
        <w:rPr>
          <w:rFonts w:eastAsia="Calibri" w:cs="Arial"/>
          <w:b/>
          <w:szCs w:val="22"/>
          <w:lang w:eastAsia="en-US"/>
        </w:rPr>
      </w:pPr>
    </w:p>
    <w:p w14:paraId="5042BFB5" w14:textId="77777777" w:rsidR="00E1074A" w:rsidRDefault="00E1074A" w:rsidP="00E1074A">
      <w:pPr>
        <w:spacing w:before="0" w:after="0"/>
        <w:jc w:val="both"/>
        <w:rPr>
          <w:rFonts w:eastAsia="Calibri" w:cs="Arial"/>
          <w:b/>
          <w:szCs w:val="22"/>
          <w:lang w:eastAsia="en-US"/>
        </w:rPr>
      </w:pPr>
    </w:p>
    <w:p w14:paraId="375FBE7B" w14:textId="77777777" w:rsidR="00E1074A" w:rsidRDefault="00E1074A" w:rsidP="00E1074A">
      <w:pPr>
        <w:spacing w:before="0" w:after="0"/>
        <w:jc w:val="both"/>
        <w:rPr>
          <w:rFonts w:eastAsia="Calibri" w:cs="Arial"/>
          <w:b/>
          <w:szCs w:val="22"/>
          <w:lang w:eastAsia="en-US"/>
        </w:rPr>
      </w:pPr>
    </w:p>
    <w:p w14:paraId="061BD6CB" w14:textId="77777777" w:rsidR="00E1074A" w:rsidRDefault="00E1074A" w:rsidP="00E1074A">
      <w:pPr>
        <w:spacing w:before="0" w:after="0"/>
        <w:jc w:val="both"/>
        <w:rPr>
          <w:rFonts w:eastAsia="Calibri" w:cs="Arial"/>
          <w:b/>
          <w:szCs w:val="22"/>
          <w:lang w:eastAsia="en-US"/>
        </w:rPr>
      </w:pPr>
    </w:p>
    <w:p w14:paraId="6554CCCE" w14:textId="77777777" w:rsidR="00E1074A" w:rsidRDefault="00E1074A" w:rsidP="00E1074A">
      <w:pPr>
        <w:spacing w:before="0" w:after="0"/>
        <w:jc w:val="both"/>
        <w:rPr>
          <w:rFonts w:eastAsia="Calibri" w:cs="Arial"/>
          <w:b/>
          <w:szCs w:val="22"/>
          <w:lang w:eastAsia="en-US"/>
        </w:rPr>
      </w:pPr>
    </w:p>
    <w:p w14:paraId="58DB9C3D" w14:textId="77777777" w:rsidR="00E1074A" w:rsidRDefault="00E1074A" w:rsidP="00E1074A">
      <w:pPr>
        <w:spacing w:before="0" w:after="0"/>
        <w:jc w:val="both"/>
        <w:rPr>
          <w:rFonts w:eastAsia="Calibri" w:cs="Arial"/>
          <w:b/>
          <w:szCs w:val="22"/>
          <w:lang w:eastAsia="en-US"/>
        </w:rPr>
      </w:pPr>
    </w:p>
    <w:p w14:paraId="01715277" w14:textId="77777777" w:rsidR="00E1074A" w:rsidRDefault="00E1074A" w:rsidP="00E1074A">
      <w:pPr>
        <w:spacing w:before="0" w:after="0"/>
        <w:jc w:val="both"/>
        <w:rPr>
          <w:rFonts w:eastAsia="Calibri" w:cs="Arial"/>
          <w:b/>
          <w:szCs w:val="22"/>
          <w:lang w:eastAsia="en-US"/>
        </w:rPr>
      </w:pPr>
    </w:p>
    <w:p w14:paraId="78686A9D" w14:textId="77777777" w:rsidR="00E1074A" w:rsidRDefault="00E1074A" w:rsidP="00E1074A">
      <w:pPr>
        <w:spacing w:before="0" w:after="0"/>
        <w:jc w:val="both"/>
        <w:rPr>
          <w:rFonts w:eastAsia="Calibri" w:cs="Arial"/>
          <w:b/>
          <w:szCs w:val="22"/>
          <w:lang w:eastAsia="en-US"/>
        </w:rPr>
      </w:pPr>
    </w:p>
    <w:p w14:paraId="53FE5F73" w14:textId="77777777" w:rsidR="00E1074A" w:rsidRDefault="00E1074A" w:rsidP="00E1074A">
      <w:pPr>
        <w:spacing w:before="0" w:after="0"/>
        <w:jc w:val="both"/>
        <w:rPr>
          <w:rFonts w:eastAsia="Calibri" w:cs="Arial"/>
          <w:b/>
          <w:szCs w:val="22"/>
          <w:lang w:eastAsia="en-US"/>
        </w:rPr>
      </w:pPr>
    </w:p>
    <w:p w14:paraId="6D51E5CC" w14:textId="380286E9" w:rsidR="00E1074A" w:rsidRPr="00E1074A" w:rsidRDefault="00E1074A" w:rsidP="00E1074A">
      <w:pPr>
        <w:spacing w:before="0" w:after="0"/>
        <w:jc w:val="both"/>
        <w:rPr>
          <w:rFonts w:eastAsia="Calibri" w:cs="Arial"/>
          <w:b/>
          <w:szCs w:val="22"/>
          <w:lang w:eastAsia="en-US"/>
        </w:rPr>
      </w:pPr>
      <w:r w:rsidRPr="00E1074A">
        <w:rPr>
          <w:rFonts w:eastAsia="Calibri" w:cs="Arial"/>
          <w:b/>
          <w:szCs w:val="22"/>
          <w:lang w:eastAsia="en-US"/>
        </w:rPr>
        <w:t>This must be completed and returned</w:t>
      </w:r>
    </w:p>
    <w:p w14:paraId="79E9B4EC"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p>
    <w:p w14:paraId="6FCB1E7C" w14:textId="3D3FD150" w:rsidR="00A705C1" w:rsidRDefault="00E1074A" w:rsidP="00A705C1">
      <w:pPr>
        <w:tabs>
          <w:tab w:val="left" w:pos="-720"/>
          <w:tab w:val="left" w:pos="720"/>
          <w:tab w:val="left" w:pos="1440"/>
          <w:tab w:val="left" w:pos="2160"/>
          <w:tab w:val="left" w:pos="2520"/>
        </w:tabs>
        <w:spacing w:before="0" w:after="0"/>
        <w:jc w:val="both"/>
        <w:rPr>
          <w:rFonts w:eastAsia="Calibri"/>
          <w:b/>
          <w:bCs/>
          <w:szCs w:val="24"/>
          <w:lang w:eastAsia="en-US"/>
        </w:rPr>
      </w:pPr>
      <w:r w:rsidRPr="00E1074A">
        <w:rPr>
          <w:rFonts w:eastAsia="Calibri" w:cs="Arial"/>
          <w:b/>
          <w:szCs w:val="22"/>
          <w:lang w:eastAsia="en-US"/>
        </w:rPr>
        <w:t xml:space="preserve">CONTRACT NO: </w:t>
      </w:r>
      <w:r w:rsidR="00C57F9D">
        <w:rPr>
          <w:rFonts w:eastAsia="Calibri"/>
          <w:b/>
          <w:bCs/>
          <w:szCs w:val="24"/>
          <w:lang w:eastAsia="en-US"/>
        </w:rPr>
        <w:t xml:space="preserve">C22-0643-1690 </w:t>
      </w:r>
    </w:p>
    <w:p w14:paraId="544DB7D6" w14:textId="77777777" w:rsidR="006D470D" w:rsidRDefault="006D470D" w:rsidP="00A705C1">
      <w:pPr>
        <w:tabs>
          <w:tab w:val="left" w:pos="-720"/>
          <w:tab w:val="left" w:pos="720"/>
          <w:tab w:val="left" w:pos="1440"/>
          <w:tab w:val="left" w:pos="2160"/>
          <w:tab w:val="left" w:pos="2520"/>
        </w:tabs>
        <w:spacing w:before="0" w:after="0"/>
        <w:jc w:val="both"/>
        <w:rPr>
          <w:rFonts w:eastAsia="Calibri"/>
          <w:b/>
          <w:bCs/>
          <w:szCs w:val="24"/>
          <w:lang w:eastAsia="en-US"/>
        </w:rPr>
      </w:pPr>
    </w:p>
    <w:p w14:paraId="44927B69" w14:textId="2ADBBCE2" w:rsidR="006D470D" w:rsidRPr="00C57F9D" w:rsidRDefault="00E1074A" w:rsidP="006D470D">
      <w:pPr>
        <w:rPr>
          <w:rFonts w:cs="Arial"/>
          <w:b/>
          <w:iCs/>
          <w:szCs w:val="22"/>
        </w:rPr>
      </w:pPr>
      <w:r w:rsidRPr="00E1074A">
        <w:rPr>
          <w:rFonts w:eastAsia="Calibri" w:cs="Arial"/>
          <w:b/>
          <w:szCs w:val="22"/>
          <w:lang w:eastAsia="en-US"/>
        </w:rPr>
        <w:t>TITLE:</w:t>
      </w:r>
      <w:r w:rsidR="006D470D" w:rsidRPr="00E1074A">
        <w:rPr>
          <w:rFonts w:eastAsia="Calibri" w:cs="Arial"/>
          <w:b/>
          <w:szCs w:val="24"/>
          <w:lang w:eastAsia="en-US"/>
        </w:rPr>
        <w:t xml:space="preserve"> </w:t>
      </w:r>
      <w:r w:rsidR="006D470D" w:rsidRPr="00C57F9D">
        <w:rPr>
          <w:rFonts w:cs="Arial"/>
          <w:b/>
          <w:iCs/>
          <w:szCs w:val="22"/>
        </w:rPr>
        <w:t>Managing the Monitoring, Evaluation, Accountability and Learning (MEAL) Functions for RESEMBID COVID-19 Resilience Response Facility Project:</w:t>
      </w:r>
    </w:p>
    <w:p w14:paraId="0851AEFF" w14:textId="77777777" w:rsidR="00E1074A" w:rsidRPr="00E1074A" w:rsidRDefault="00E1074A" w:rsidP="00E1074A">
      <w:pPr>
        <w:tabs>
          <w:tab w:val="left" w:pos="-720"/>
          <w:tab w:val="left" w:pos="720"/>
          <w:tab w:val="left" w:pos="1440"/>
          <w:tab w:val="left" w:pos="2160"/>
          <w:tab w:val="left" w:pos="2520"/>
          <w:tab w:val="left" w:pos="3420"/>
          <w:tab w:val="right" w:pos="8910"/>
        </w:tabs>
        <w:spacing w:before="0" w:after="0"/>
        <w:jc w:val="both"/>
        <w:rPr>
          <w:rFonts w:eastAsia="Calibri" w:cs="Arial"/>
          <w:b/>
          <w:szCs w:val="22"/>
          <w:lang w:eastAsia="en-US"/>
        </w:rPr>
      </w:pPr>
      <w:r w:rsidRPr="00E1074A">
        <w:rPr>
          <w:rFonts w:eastAsia="Calibri" w:cs="Arial"/>
          <w:b/>
          <w:szCs w:val="22"/>
          <w:lang w:eastAsia="en-US"/>
        </w:rPr>
        <w:tab/>
      </w:r>
      <w:r w:rsidRPr="00E1074A">
        <w:rPr>
          <w:rFonts w:eastAsia="Calibri" w:cs="Arial"/>
          <w:b/>
          <w:szCs w:val="22"/>
          <w:lang w:eastAsia="en-US"/>
        </w:rPr>
        <w:fldChar w:fldCharType="begin"/>
      </w:r>
      <w:r w:rsidRPr="00E1074A">
        <w:rPr>
          <w:rFonts w:eastAsia="Calibri" w:cs="Arial"/>
          <w:b/>
          <w:szCs w:val="22"/>
          <w:lang w:eastAsia="en-US"/>
        </w:rPr>
        <w:instrText xml:space="preserve">  </w:instrText>
      </w:r>
      <w:r w:rsidRPr="00E1074A">
        <w:rPr>
          <w:rFonts w:eastAsia="Calibri" w:cs="Arial"/>
          <w:b/>
          <w:szCs w:val="22"/>
          <w:lang w:eastAsia="en-US"/>
        </w:rPr>
        <w:fldChar w:fldCharType="end"/>
      </w:r>
    </w:p>
    <w:p w14:paraId="40B32642"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I have read the documents relating to the above project </w:t>
      </w:r>
      <w:r w:rsidRPr="00E1074A">
        <w:rPr>
          <w:rFonts w:eastAsia="Calibri" w:cs="Arial"/>
          <w:b/>
          <w:szCs w:val="22"/>
          <w:lang w:eastAsia="en-US"/>
        </w:rPr>
        <w:t xml:space="preserve">and agree to accept any contract based upon these.  I agree the Terms and Conditions listed in the “invitation to tender” </w:t>
      </w:r>
      <w:r w:rsidRPr="00E1074A">
        <w:rPr>
          <w:rFonts w:eastAsia="Calibri" w:cs="Arial"/>
          <w:szCs w:val="22"/>
          <w:lang w:eastAsia="en-US"/>
        </w:rPr>
        <w:t>letter</w:t>
      </w:r>
      <w:r w:rsidRPr="00E1074A">
        <w:rPr>
          <w:rFonts w:eastAsia="Calibri" w:cs="Arial"/>
          <w:b/>
          <w:szCs w:val="22"/>
          <w:lang w:eastAsia="en-US"/>
        </w:rPr>
        <w:t xml:space="preserve"> </w:t>
      </w:r>
      <w:r w:rsidRPr="00E1074A">
        <w:rPr>
          <w:rFonts w:eastAsia="Calibri" w:cs="Arial"/>
          <w:szCs w:val="22"/>
          <w:lang w:eastAsia="en-US"/>
        </w:rPr>
        <w:t>(attached)</w:t>
      </w:r>
      <w:r w:rsidRPr="00E1074A">
        <w:rPr>
          <w:rFonts w:eastAsia="Calibri" w:cs="Arial"/>
          <w:b/>
          <w:szCs w:val="22"/>
          <w:lang w:eastAsia="en-US"/>
        </w:rPr>
        <w:t xml:space="preserve"> </w:t>
      </w:r>
      <w:r w:rsidRPr="00E1074A">
        <w:rPr>
          <w:rFonts w:eastAsia="Calibri" w:cs="Arial"/>
          <w:szCs w:val="22"/>
          <w:lang w:eastAsia="en-US"/>
        </w:rPr>
        <w:t>shall be the only terms and conditions relating to this project.  I confirm that there will be no conflict of interest between this contractual relationship and any other contractual relationship with any other third party.</w:t>
      </w:r>
    </w:p>
    <w:p w14:paraId="33CF7F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820"/>
      </w:tblGrid>
      <w:tr w:rsidR="00E1074A" w:rsidRPr="00E1074A" w14:paraId="303D6A42" w14:textId="77777777" w:rsidTr="004D7EDD">
        <w:tc>
          <w:tcPr>
            <w:tcW w:w="2178" w:type="dxa"/>
            <w:tcBorders>
              <w:top w:val="nil"/>
              <w:left w:val="nil"/>
              <w:bottom w:val="nil"/>
              <w:right w:val="single" w:sz="4" w:space="0" w:color="auto"/>
            </w:tcBorders>
            <w:shd w:val="clear" w:color="auto" w:fill="auto"/>
          </w:tcPr>
          <w:p w14:paraId="3A5F17A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D1C34C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6E222DA1"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3F222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6825"/>
      </w:tblGrid>
      <w:tr w:rsidR="00E1074A" w:rsidRPr="00E1074A" w14:paraId="17489A83" w14:textId="77777777" w:rsidTr="004D7EDD">
        <w:tc>
          <w:tcPr>
            <w:tcW w:w="2178" w:type="dxa"/>
            <w:tcBorders>
              <w:top w:val="nil"/>
              <w:left w:val="nil"/>
              <w:bottom w:val="nil"/>
              <w:right w:val="single" w:sz="4" w:space="0" w:color="auto"/>
            </w:tcBorders>
            <w:shd w:val="clear" w:color="auto" w:fill="auto"/>
          </w:tcPr>
          <w:p w14:paraId="1C59703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2E33C42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12F9E1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75C5D9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i/>
          <w:szCs w:val="22"/>
          <w:lang w:eastAsia="en-US"/>
        </w:rPr>
      </w:pPr>
      <w:r w:rsidRPr="00E1074A">
        <w:rPr>
          <w:rFonts w:eastAsia="Calibri" w:cs="Arial"/>
          <w:i/>
          <w:szCs w:val="22"/>
          <w:lang w:eastAsia="en-US"/>
        </w:rPr>
        <w:t>(Block capitals)</w:t>
      </w:r>
    </w:p>
    <w:p w14:paraId="0D8061E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814"/>
      </w:tblGrid>
      <w:tr w:rsidR="00E1074A" w:rsidRPr="00E1074A" w14:paraId="40C4E695" w14:textId="77777777" w:rsidTr="004D7EDD">
        <w:tc>
          <w:tcPr>
            <w:tcW w:w="2178" w:type="dxa"/>
            <w:tcBorders>
              <w:top w:val="nil"/>
              <w:left w:val="nil"/>
              <w:bottom w:val="nil"/>
              <w:right w:val="single" w:sz="4" w:space="0" w:color="auto"/>
            </w:tcBorders>
            <w:shd w:val="clear" w:color="auto" w:fill="auto"/>
          </w:tcPr>
          <w:p w14:paraId="11396750"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23D33F7"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60FF64A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CCEB7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E1074A" w:rsidRPr="00E1074A" w14:paraId="6D498B13" w14:textId="77777777" w:rsidTr="004D7EDD">
        <w:tc>
          <w:tcPr>
            <w:tcW w:w="3742" w:type="dxa"/>
            <w:tcBorders>
              <w:top w:val="nil"/>
              <w:left w:val="nil"/>
              <w:bottom w:val="nil"/>
              <w:right w:val="single" w:sz="4" w:space="0" w:color="auto"/>
            </w:tcBorders>
            <w:shd w:val="clear" w:color="auto" w:fill="auto"/>
          </w:tcPr>
          <w:p w14:paraId="015E92A9"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14:paraId="242CFF44"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39694629"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6"/>
        <w:gridCol w:w="1110"/>
        <w:gridCol w:w="1174"/>
        <w:gridCol w:w="1153"/>
      </w:tblGrid>
      <w:tr w:rsidR="00E1074A" w:rsidRPr="00E1074A" w14:paraId="65952D97" w14:textId="77777777" w:rsidTr="004D7EDD">
        <w:trPr>
          <w:trHeight w:val="285"/>
        </w:trPr>
        <w:tc>
          <w:tcPr>
            <w:tcW w:w="5476" w:type="dxa"/>
            <w:vMerge w:val="restart"/>
            <w:tcBorders>
              <w:top w:val="nil"/>
              <w:left w:val="nil"/>
              <w:bottom w:val="nil"/>
              <w:right w:val="single" w:sz="4" w:space="0" w:color="auto"/>
            </w:tcBorders>
            <w:shd w:val="clear" w:color="auto" w:fill="auto"/>
          </w:tcPr>
          <w:p w14:paraId="16B5647F"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rPr>
                <w:rFonts w:eastAsia="Calibri" w:cs="Arial"/>
                <w:szCs w:val="22"/>
                <w:lang w:eastAsia="en-US"/>
              </w:rPr>
            </w:pPr>
            <w:r w:rsidRPr="00E1074A">
              <w:rPr>
                <w:rFonts w:eastAsia="Calibri" w:cs="Arial"/>
                <w:szCs w:val="22"/>
                <w:lang w:eastAsia="en-US"/>
              </w:rPr>
              <w:t>Copy of Employer’s Compulsory Liability insurance certificate enclosed</w:t>
            </w:r>
          </w:p>
        </w:tc>
        <w:tc>
          <w:tcPr>
            <w:tcW w:w="1110" w:type="dxa"/>
            <w:tcBorders>
              <w:top w:val="single" w:sz="4" w:space="0" w:color="auto"/>
              <w:left w:val="single" w:sz="4" w:space="0" w:color="auto"/>
              <w:bottom w:val="single" w:sz="4" w:space="0" w:color="auto"/>
              <w:right w:val="single" w:sz="4" w:space="0" w:color="auto"/>
            </w:tcBorders>
          </w:tcPr>
          <w:p w14:paraId="47DD0832" w14:textId="77777777" w:rsidR="00E1074A" w:rsidRPr="00E1074A" w:rsidRDefault="00E1074A" w:rsidP="00E1074A">
            <w:pPr>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5903884"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08D4C4F9"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29E63041" w14:textId="77777777" w:rsidTr="004D7EDD">
        <w:trPr>
          <w:trHeight w:val="285"/>
        </w:trPr>
        <w:tc>
          <w:tcPr>
            <w:tcW w:w="5476" w:type="dxa"/>
            <w:vMerge/>
            <w:tcBorders>
              <w:top w:val="nil"/>
              <w:left w:val="nil"/>
              <w:bottom w:val="nil"/>
              <w:right w:val="single" w:sz="4" w:space="0" w:color="auto"/>
            </w:tcBorders>
            <w:shd w:val="clear" w:color="auto" w:fill="auto"/>
            <w:vAlign w:val="center"/>
          </w:tcPr>
          <w:p w14:paraId="2702EF58" w14:textId="77777777" w:rsidR="00E1074A" w:rsidRPr="00E1074A" w:rsidRDefault="00E1074A" w:rsidP="00E1074A">
            <w:pPr>
              <w:spacing w:before="0" w:after="0"/>
              <w:rPr>
                <w:rFonts w:eastAsia="Calibri" w:cs="Arial"/>
                <w:szCs w:val="22"/>
                <w:lang w:eastAsia="en-US"/>
              </w:rPr>
            </w:pPr>
          </w:p>
        </w:tc>
        <w:tc>
          <w:tcPr>
            <w:tcW w:w="1110" w:type="dxa"/>
            <w:tcBorders>
              <w:top w:val="single" w:sz="4" w:space="0" w:color="auto"/>
              <w:left w:val="single" w:sz="4" w:space="0" w:color="auto"/>
              <w:bottom w:val="single" w:sz="4" w:space="0" w:color="auto"/>
              <w:right w:val="single" w:sz="4" w:space="0" w:color="auto"/>
            </w:tcBorders>
          </w:tcPr>
          <w:p w14:paraId="36A4D59E"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CA3CF49"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635408E5"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r>
    </w:tbl>
    <w:p w14:paraId="7ED5F923"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1"/>
        <w:gridCol w:w="1297"/>
        <w:gridCol w:w="1293"/>
      </w:tblGrid>
      <w:tr w:rsidR="00E1074A" w:rsidRPr="00E1074A" w14:paraId="4ED8AAC2" w14:textId="77777777" w:rsidTr="004D7EDD">
        <w:trPr>
          <w:trHeight w:val="343"/>
        </w:trPr>
        <w:tc>
          <w:tcPr>
            <w:tcW w:w="6582" w:type="dxa"/>
            <w:vMerge w:val="restart"/>
            <w:tcBorders>
              <w:top w:val="nil"/>
              <w:left w:val="nil"/>
              <w:bottom w:val="nil"/>
              <w:right w:val="single" w:sz="4" w:space="0" w:color="auto"/>
            </w:tcBorders>
            <w:shd w:val="clear" w:color="auto" w:fill="auto"/>
          </w:tcPr>
          <w:p w14:paraId="71C3B783" w14:textId="618CDE7A" w:rsidR="00E1074A" w:rsidRPr="00E1074A" w:rsidRDefault="00E1074A" w:rsidP="00E1074A">
            <w:pPr>
              <w:spacing w:before="0" w:after="0"/>
              <w:ind w:left="-108"/>
              <w:rPr>
                <w:rFonts w:eastAsia="Calibri" w:cs="Arial"/>
                <w:b/>
                <w:szCs w:val="22"/>
                <w:lang w:eastAsia="en-US"/>
              </w:rPr>
            </w:pPr>
            <w:r w:rsidRPr="00E1074A">
              <w:rPr>
                <w:rFonts w:eastAsia="Calibri" w:cs="Arial"/>
                <w:b/>
                <w:szCs w:val="22"/>
                <w:lang w:eastAsia="en-US"/>
              </w:rPr>
              <w:t xml:space="preserve">Please state whether you have been employed as a member of staff by JNCC Support Co., Natural England, </w:t>
            </w:r>
            <w:r w:rsidR="00A705C1">
              <w:rPr>
                <w:rFonts w:eastAsia="Calibri" w:cs="Arial"/>
                <w:b/>
                <w:szCs w:val="22"/>
                <w:lang w:eastAsia="en-US"/>
              </w:rPr>
              <w:t>SNH</w:t>
            </w:r>
            <w:r w:rsidRPr="00E1074A">
              <w:rPr>
                <w:rFonts w:eastAsia="Calibri" w:cs="Arial"/>
                <w:b/>
                <w:szCs w:val="22"/>
                <w:lang w:eastAsia="en-US"/>
              </w:rPr>
              <w:t>, NRW or DAERA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7C6409E8"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24DD0A16"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090FBB6D" w14:textId="77777777" w:rsidTr="004D7EDD">
        <w:trPr>
          <w:trHeight w:val="525"/>
        </w:trPr>
        <w:tc>
          <w:tcPr>
            <w:tcW w:w="0" w:type="auto"/>
            <w:vMerge/>
            <w:tcBorders>
              <w:top w:val="nil"/>
              <w:left w:val="nil"/>
              <w:bottom w:val="nil"/>
              <w:right w:val="single" w:sz="4" w:space="0" w:color="auto"/>
            </w:tcBorders>
            <w:shd w:val="clear" w:color="auto" w:fill="auto"/>
            <w:vAlign w:val="center"/>
          </w:tcPr>
          <w:p w14:paraId="691BBA3A" w14:textId="77777777" w:rsidR="00E1074A" w:rsidRPr="00E1074A" w:rsidRDefault="00E1074A" w:rsidP="00E1074A">
            <w:pPr>
              <w:spacing w:before="0" w:after="0"/>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7C43688" w14:textId="77777777" w:rsidR="00E1074A" w:rsidRPr="00E1074A" w:rsidRDefault="00E1074A" w:rsidP="00E1074A">
            <w:pPr>
              <w:spacing w:before="0" w:after="0"/>
              <w:jc w:val="both"/>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D6CFC16" w14:textId="77777777" w:rsidR="00E1074A" w:rsidRPr="00E1074A" w:rsidRDefault="00E1074A" w:rsidP="00E1074A">
            <w:pPr>
              <w:spacing w:before="0" w:after="0"/>
              <w:jc w:val="both"/>
              <w:rPr>
                <w:rFonts w:eastAsia="Calibri" w:cs="Arial"/>
                <w:szCs w:val="22"/>
                <w:lang w:eastAsia="en-US"/>
              </w:rPr>
            </w:pPr>
          </w:p>
        </w:tc>
      </w:tr>
    </w:tbl>
    <w:p w14:paraId="3B95F99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E1074A" w:rsidRPr="00E1074A" w14:paraId="47893007" w14:textId="77777777" w:rsidTr="004D7EDD">
        <w:tc>
          <w:tcPr>
            <w:tcW w:w="3798" w:type="dxa"/>
            <w:tcBorders>
              <w:top w:val="nil"/>
              <w:left w:val="nil"/>
              <w:bottom w:val="nil"/>
              <w:right w:val="single" w:sz="4" w:space="0" w:color="auto"/>
            </w:tcBorders>
            <w:shd w:val="clear" w:color="auto" w:fill="auto"/>
          </w:tcPr>
          <w:p w14:paraId="03943FF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967A0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75044E96" w14:textId="77777777" w:rsidR="00E1074A" w:rsidRPr="00E1074A" w:rsidRDefault="00E1074A" w:rsidP="00E1074A">
      <w:pPr>
        <w:tabs>
          <w:tab w:val="left" w:pos="-720"/>
          <w:tab w:val="left" w:pos="720"/>
          <w:tab w:val="left" w:pos="1440"/>
          <w:tab w:val="left" w:pos="2160"/>
          <w:tab w:val="left" w:pos="2520"/>
          <w:tab w:val="left" w:pos="3600"/>
          <w:tab w:val="left" w:pos="9180"/>
        </w:tabs>
        <w:spacing w:before="0" w:after="0"/>
        <w:ind w:right="-244"/>
        <w:jc w:val="both"/>
        <w:rPr>
          <w:rFonts w:eastAsia="Calibri" w:cs="Arial"/>
          <w:szCs w:val="22"/>
          <w:lang w:eastAsia="en-US"/>
        </w:rPr>
      </w:pPr>
      <w:r w:rsidRPr="00E1074A">
        <w:rPr>
          <w:rFonts w:eastAsia="Calibri" w:cs="Arial"/>
          <w:szCs w:val="22"/>
          <w:lang w:eastAsia="en-US"/>
        </w:rPr>
        <w:t xml:space="preserve">(N.B. if you are not VAT registered at the time of signing this document but become so while under any contract </w:t>
      </w:r>
      <w:r w:rsidRPr="00E1074A">
        <w:rPr>
          <w:rFonts w:eastAsia="Calibri" w:cs="Arial"/>
          <w:szCs w:val="22"/>
          <w:lang w:eastAsia="en-US"/>
        </w:rPr>
        <w:tab/>
        <w:t>to JNCC Support Co., you must inform the Project Manager immediately VAT registration is proposed.)</w:t>
      </w:r>
    </w:p>
    <w:p w14:paraId="4147CCB9" w14:textId="77777777" w:rsidR="00E1074A" w:rsidRPr="00E1074A" w:rsidRDefault="00E1074A" w:rsidP="00E1074A">
      <w:pPr>
        <w:tabs>
          <w:tab w:val="left" w:pos="-720"/>
          <w:tab w:val="left" w:pos="720"/>
          <w:tab w:val="left" w:pos="1440"/>
          <w:tab w:val="left" w:pos="2160"/>
          <w:tab w:val="left" w:pos="2520"/>
          <w:tab w:val="left" w:pos="360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E1074A" w:rsidRPr="00E1074A" w14:paraId="527E6F1D" w14:textId="77777777" w:rsidTr="004D7EDD">
        <w:tc>
          <w:tcPr>
            <w:tcW w:w="2218" w:type="dxa"/>
            <w:tcBorders>
              <w:top w:val="nil"/>
              <w:left w:val="nil"/>
              <w:bottom w:val="nil"/>
              <w:right w:val="single" w:sz="4" w:space="0" w:color="auto"/>
            </w:tcBorders>
            <w:shd w:val="clear" w:color="auto" w:fill="auto"/>
          </w:tcPr>
          <w:p w14:paraId="7A85B556"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768AA62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4015984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177F1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01BC6A2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440D18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5B3EC56"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57799D8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E1074A" w:rsidRPr="00E1074A" w14:paraId="1CF580A6" w14:textId="77777777" w:rsidTr="004D7EDD">
        <w:tc>
          <w:tcPr>
            <w:tcW w:w="2113" w:type="dxa"/>
            <w:tcBorders>
              <w:top w:val="nil"/>
              <w:left w:val="nil"/>
              <w:bottom w:val="nil"/>
              <w:right w:val="single" w:sz="4" w:space="0" w:color="auto"/>
            </w:tcBorders>
            <w:shd w:val="clear" w:color="auto" w:fill="auto"/>
          </w:tcPr>
          <w:p w14:paraId="6F9C1BE7"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2E7560B"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c>
          <w:tcPr>
            <w:tcW w:w="2180" w:type="dxa"/>
            <w:tcBorders>
              <w:top w:val="nil"/>
              <w:left w:val="single" w:sz="4" w:space="0" w:color="auto"/>
              <w:bottom w:val="nil"/>
              <w:right w:val="single" w:sz="4" w:space="0" w:color="auto"/>
            </w:tcBorders>
            <w:shd w:val="clear" w:color="auto" w:fill="auto"/>
          </w:tcPr>
          <w:p w14:paraId="0FDCB7D8"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218596C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11551090" w14:textId="77777777" w:rsidR="00E1074A" w:rsidRPr="00E1074A" w:rsidRDefault="00E1074A" w:rsidP="00E1074A">
      <w:pPr>
        <w:spacing w:before="0" w:after="0"/>
        <w:jc w:val="both"/>
        <w:rPr>
          <w:rFonts w:eastAsia="Calibri" w:cs="Arial"/>
          <w:szCs w:val="22"/>
          <w:lang w:eastAsia="en-US"/>
        </w:rPr>
      </w:pPr>
    </w:p>
    <w:p w14:paraId="076916E5" w14:textId="77777777" w:rsidR="00E1074A" w:rsidRPr="00E1074A" w:rsidRDefault="00E1074A" w:rsidP="00E1074A">
      <w:pPr>
        <w:spacing w:before="0" w:after="0"/>
        <w:rPr>
          <w:rFonts w:eastAsia="Calibri"/>
          <w:szCs w:val="24"/>
          <w:lang w:eastAsia="en-US"/>
        </w:rPr>
      </w:pPr>
    </w:p>
    <w:p w14:paraId="659FF39B" w14:textId="77777777" w:rsidR="00E1074A" w:rsidRPr="00E1074A" w:rsidRDefault="00E1074A" w:rsidP="00E1074A">
      <w:pPr>
        <w:spacing w:before="0" w:after="0"/>
        <w:rPr>
          <w:rFonts w:eastAsia="Calibri"/>
          <w:szCs w:val="24"/>
          <w:lang w:eastAsia="en-US"/>
        </w:rPr>
      </w:pPr>
    </w:p>
    <w:sectPr w:rsidR="00E1074A" w:rsidRPr="00E1074A" w:rsidSect="00EF36D5">
      <w:headerReference w:type="first" r:id="rId13"/>
      <w:footerReference w:type="first" r:id="rId14"/>
      <w:type w:val="continuous"/>
      <w:pgSz w:w="11900" w:h="16840"/>
      <w:pgMar w:top="1134" w:right="1418" w:bottom="1418" w:left="1418" w:header="1134"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F280B4" w14:textId="77777777" w:rsidR="00E00B0C" w:rsidRDefault="00E00B0C">
      <w:r>
        <w:separator/>
      </w:r>
    </w:p>
  </w:endnote>
  <w:endnote w:type="continuationSeparator" w:id="0">
    <w:p w14:paraId="22A3FFB3" w14:textId="77777777" w:rsidR="00E00B0C" w:rsidRDefault="00E00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03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HelveticaNeueLT-Bold">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2290E" w14:textId="77777777" w:rsidR="00EF36D5" w:rsidRPr="003D18BB" w:rsidRDefault="00EF36D5" w:rsidP="00EF36D5">
    <w:pPr>
      <w:pStyle w:val="Footer"/>
      <w:ind w:right="113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63" w:type="dxa"/>
      <w:tblInd w:w="-34" w:type="dxa"/>
      <w:tblLayout w:type="fixed"/>
      <w:tblLook w:val="00A0" w:firstRow="1" w:lastRow="0" w:firstColumn="1" w:lastColumn="0" w:noHBand="0" w:noVBand="0"/>
    </w:tblPr>
    <w:tblGrid>
      <w:gridCol w:w="6045"/>
      <w:gridCol w:w="567"/>
      <w:gridCol w:w="2551"/>
    </w:tblGrid>
    <w:tr w:rsidR="00EF36D5" w:rsidRPr="003D18BB" w14:paraId="12B82094" w14:textId="77777777">
      <w:trPr>
        <w:trHeight w:val="1265"/>
      </w:trPr>
      <w:tc>
        <w:tcPr>
          <w:tcW w:w="6045" w:type="dxa"/>
          <w:shd w:val="clear" w:color="auto" w:fill="auto"/>
          <w:tcMar>
            <w:left w:w="57" w:type="dxa"/>
            <w:right w:w="28" w:type="dxa"/>
          </w:tcMar>
        </w:tcPr>
        <w:p w14:paraId="7330AC34" w14:textId="77777777" w:rsidR="00EF36D5" w:rsidRPr="003D18BB" w:rsidRDefault="00EF36D5" w:rsidP="00B07A3B">
          <w:pPr>
            <w:pStyle w:val="greenfooter"/>
            <w:ind w:left="34"/>
          </w:pPr>
          <w:r w:rsidRPr="003D18BB">
            <w:t>Joint Nature Conservation Committee (JNCC) is the statutory adviser to Government on UK and international nature conservation, on behalf of the Council for Nature Conservation and the Countryside, Natural England</w:t>
          </w:r>
          <w:r w:rsidR="00B07A3B">
            <w:t xml:space="preserve">, Natural Resources </w:t>
          </w:r>
          <w:r w:rsidR="00B07A3B" w:rsidRPr="003D18BB">
            <w:t xml:space="preserve">Wales </w:t>
          </w:r>
          <w:r w:rsidRPr="003D18BB">
            <w:t xml:space="preserve">and </w:t>
          </w:r>
          <w:r w:rsidR="00014D58">
            <w:t>Nature</w:t>
          </w:r>
          <w:r w:rsidRPr="003D18BB">
            <w:t>Scot. Its work contributes to maintaining and enriching biological diversity</w:t>
          </w:r>
          <w:r w:rsidR="00DC2D79">
            <w:t xml:space="preserve"> </w:t>
          </w:r>
          <w:r w:rsidRPr="003D18BB">
            <w:t>and sustaining natural systems.</w:t>
          </w:r>
        </w:p>
      </w:tc>
      <w:tc>
        <w:tcPr>
          <w:tcW w:w="567" w:type="dxa"/>
        </w:tcPr>
        <w:p w14:paraId="2D4B2A52" w14:textId="77777777" w:rsidR="00EF36D5" w:rsidRPr="003D18BB" w:rsidRDefault="00EF36D5" w:rsidP="00EF36D5">
          <w:pPr>
            <w:pStyle w:val="greenfooter"/>
          </w:pPr>
        </w:p>
      </w:tc>
      <w:tc>
        <w:tcPr>
          <w:tcW w:w="2551" w:type="dxa"/>
          <w:shd w:val="clear" w:color="auto" w:fill="auto"/>
          <w:tcMar>
            <w:left w:w="57" w:type="dxa"/>
            <w:right w:w="57" w:type="dxa"/>
          </w:tcMar>
        </w:tcPr>
        <w:p w14:paraId="37A36721" w14:textId="77777777" w:rsidR="00EF36D5" w:rsidRPr="006D38B9" w:rsidRDefault="00EF36D5" w:rsidP="00EF36D5">
          <w:pPr>
            <w:pStyle w:val="greenfooter"/>
          </w:pPr>
          <w:r w:rsidRPr="003D18BB">
            <w:t xml:space="preserve">JNCC Support Co. Registered in England </w:t>
          </w:r>
          <w:r w:rsidRPr="003D18BB">
            <w:br/>
            <w:t xml:space="preserve">and Wales, Company No: 05380206. </w:t>
          </w:r>
          <w:r w:rsidRPr="003D18BB">
            <w:rPr>
              <w:rFonts w:ascii="HelveticaNeueLT-Light" w:hAnsi="HelveticaNeueLT-Light"/>
            </w:rPr>
            <w:br/>
          </w:r>
          <w:r w:rsidRPr="003D18BB">
            <w:t xml:space="preserve">Registered Office: JNCC, Monkstone House, </w:t>
          </w:r>
          <w:r w:rsidRPr="003D18BB">
            <w:br/>
            <w:t>City Road, Peterborough, PE1 1JY, UK</w:t>
          </w:r>
          <w:r>
            <w:t>.</w:t>
          </w:r>
        </w:p>
      </w:tc>
    </w:tr>
  </w:tbl>
  <w:p w14:paraId="3CC67B19" w14:textId="77777777" w:rsidR="00EF36D5" w:rsidRDefault="00EF36D5" w:rsidP="00EF36D5">
    <w:pPr>
      <w:pStyle w:val="Footer"/>
      <w:spacing w:before="2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EC836" w14:textId="77777777" w:rsidR="00EF36D5" w:rsidRDefault="00EF36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4033AC" w14:textId="77777777" w:rsidR="00E00B0C" w:rsidRDefault="00E00B0C">
      <w:r>
        <w:separator/>
      </w:r>
    </w:p>
  </w:footnote>
  <w:footnote w:type="continuationSeparator" w:id="0">
    <w:p w14:paraId="60A2FBD3" w14:textId="77777777" w:rsidR="00E00B0C" w:rsidRDefault="00E00B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2A922" w14:textId="77777777" w:rsidR="00EF36D5" w:rsidRDefault="00EF36D5" w:rsidP="00EF36D5">
    <w:pPr>
      <w:tabs>
        <w:tab w:val="left" w:pos="544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598" w:type="dxa"/>
      <w:tblInd w:w="-318" w:type="dxa"/>
      <w:tblLook w:val="0080" w:firstRow="0" w:lastRow="0" w:firstColumn="1" w:lastColumn="0" w:noHBand="0" w:noVBand="0"/>
    </w:tblPr>
    <w:tblGrid>
      <w:gridCol w:w="4769"/>
      <w:gridCol w:w="2016"/>
      <w:gridCol w:w="2813"/>
    </w:tblGrid>
    <w:tr w:rsidR="00445887" w:rsidRPr="00890E75" w14:paraId="3F01AAC8" w14:textId="77777777" w:rsidTr="00445887">
      <w:trPr>
        <w:trHeight w:val="1928"/>
      </w:trPr>
      <w:tc>
        <w:tcPr>
          <w:tcW w:w="4769" w:type="dxa"/>
        </w:tcPr>
        <w:p w14:paraId="0ADDA28C" w14:textId="77777777" w:rsidR="00445887" w:rsidRDefault="00445887" w:rsidP="00EF36D5">
          <w:pPr>
            <w:tabs>
              <w:tab w:val="left" w:pos="5440"/>
            </w:tabs>
            <w:spacing w:before="0"/>
            <w:ind w:left="176"/>
          </w:pPr>
          <w:r>
            <w:rPr>
              <w:noProof/>
            </w:rPr>
            <w:drawing>
              <wp:inline distT="0" distB="0" distL="0" distR="0" wp14:anchorId="0EF49019" wp14:editId="5748BFEF">
                <wp:extent cx="2160000" cy="842691"/>
                <wp:effectExtent l="19050" t="0" r="0" b="0"/>
                <wp:docPr id="4" name="Picture 3" descr="Z:\Programme 130 Support Services\Project 078 Communications\External Comms\Logos\2016 JNCC new logo formats 2\JNCC Logo formats\JNCCLogo_3DC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Programme 130 Support Services\Project 078 Communications\External Comms\Logos\2016 JNCC new logo formats 2\JNCC Logo formats\JNCCLogo_3DCol.jpg"/>
                        <pic:cNvPicPr>
                          <a:picLocks noChangeAspect="1" noChangeArrowheads="1"/>
                        </pic:cNvPicPr>
                      </pic:nvPicPr>
                      <pic:blipFill>
                        <a:blip r:embed="rId1"/>
                        <a:srcRect/>
                        <a:stretch>
                          <a:fillRect/>
                        </a:stretch>
                      </pic:blipFill>
                      <pic:spPr bwMode="auto">
                        <a:xfrm>
                          <a:off x="0" y="0"/>
                          <a:ext cx="2160000" cy="842691"/>
                        </a:xfrm>
                        <a:prstGeom prst="rect">
                          <a:avLst/>
                        </a:prstGeom>
                        <a:noFill/>
                        <a:ln w="9525">
                          <a:noFill/>
                          <a:miter lim="800000"/>
                          <a:headEnd/>
                          <a:tailEnd/>
                        </a:ln>
                      </pic:spPr>
                    </pic:pic>
                  </a:graphicData>
                </a:graphic>
              </wp:inline>
            </w:drawing>
          </w:r>
        </w:p>
      </w:tc>
      <w:tc>
        <w:tcPr>
          <w:tcW w:w="2016" w:type="dxa"/>
        </w:tcPr>
        <w:p w14:paraId="73B18EED" w14:textId="77777777" w:rsidR="00445887" w:rsidRPr="001671C4" w:rsidRDefault="00445887" w:rsidP="00445887">
          <w:pPr>
            <w:pStyle w:val="JNCCSenderdetails"/>
            <w:rPr>
              <w:color w:val="007059"/>
            </w:rPr>
          </w:pPr>
        </w:p>
      </w:tc>
      <w:tc>
        <w:tcPr>
          <w:tcW w:w="2813" w:type="dxa"/>
        </w:tcPr>
        <w:p w14:paraId="7DC51188" w14:textId="77777777" w:rsidR="00445887" w:rsidRPr="001671C4" w:rsidRDefault="00445887" w:rsidP="00445887">
          <w:pPr>
            <w:pStyle w:val="JNCCSenderdetails"/>
            <w:rPr>
              <w:color w:val="007059"/>
            </w:rPr>
          </w:pPr>
          <w:r w:rsidRPr="001671C4">
            <w:rPr>
              <w:color w:val="007059"/>
            </w:rPr>
            <w:t xml:space="preserve">Monkstone House, City Road, </w:t>
          </w:r>
        </w:p>
        <w:p w14:paraId="0C3E7CEE" w14:textId="77777777" w:rsidR="00445887" w:rsidRDefault="00445887" w:rsidP="00445887">
          <w:pPr>
            <w:pStyle w:val="JNCCSenderdetails"/>
            <w:rPr>
              <w:color w:val="007059"/>
            </w:rPr>
          </w:pPr>
          <w:r>
            <w:rPr>
              <w:color w:val="007059"/>
            </w:rPr>
            <w:t>Peterborough, PE1 1JY</w:t>
          </w:r>
        </w:p>
        <w:p w14:paraId="544B66F0" w14:textId="77777777" w:rsidR="00445887" w:rsidRDefault="00445887" w:rsidP="00445887">
          <w:pPr>
            <w:pStyle w:val="JNCCSenderdetails"/>
            <w:rPr>
              <w:color w:val="007059"/>
            </w:rPr>
          </w:pPr>
          <w:r w:rsidRPr="001671C4">
            <w:rPr>
              <w:color w:val="007059"/>
            </w:rPr>
            <w:t>United Kingdom</w:t>
          </w:r>
        </w:p>
        <w:p w14:paraId="6BB8F308" w14:textId="77777777" w:rsidR="00445887" w:rsidRPr="001671C4" w:rsidRDefault="00445887" w:rsidP="00445887">
          <w:pPr>
            <w:pStyle w:val="JNCCSenderdetails"/>
            <w:rPr>
              <w:color w:val="007059"/>
            </w:rPr>
          </w:pPr>
        </w:p>
        <w:p w14:paraId="31505EB0" w14:textId="3D2113A1" w:rsidR="00445887" w:rsidRPr="001671C4" w:rsidRDefault="00445887" w:rsidP="00445887">
          <w:pPr>
            <w:pStyle w:val="JNCCSenderdetails"/>
            <w:rPr>
              <w:color w:val="007059"/>
            </w:rPr>
          </w:pPr>
          <w:r w:rsidRPr="001671C4">
            <w:rPr>
              <w:color w:val="007059"/>
            </w:rPr>
            <w:t xml:space="preserve">Email: </w:t>
          </w:r>
          <w:r w:rsidR="00F804BC">
            <w:rPr>
              <w:color w:val="007059"/>
            </w:rPr>
            <w:t>Sharon.joyce</w:t>
          </w:r>
          <w:r w:rsidRPr="001671C4">
            <w:rPr>
              <w:color w:val="007059"/>
            </w:rPr>
            <w:t>@jncc.gov.uk</w:t>
          </w:r>
        </w:p>
        <w:p w14:paraId="734D4540" w14:textId="77777777" w:rsidR="00445887" w:rsidRPr="001671C4" w:rsidRDefault="00445887" w:rsidP="00445887">
          <w:pPr>
            <w:pStyle w:val="JNCCSenderdetails"/>
            <w:rPr>
              <w:color w:val="007059"/>
            </w:rPr>
          </w:pPr>
          <w:r w:rsidRPr="001671C4">
            <w:rPr>
              <w:color w:val="007059"/>
            </w:rPr>
            <w:t>Tel: +44 (0) 1733 562626</w:t>
          </w:r>
        </w:p>
        <w:p w14:paraId="58653DD3" w14:textId="77777777" w:rsidR="00445887" w:rsidRPr="00492A2A" w:rsidRDefault="005136D5" w:rsidP="00445887">
          <w:pPr>
            <w:pStyle w:val="JNCCSenderdetails"/>
            <w:rPr>
              <w:rStyle w:val="Hyperlink"/>
            </w:rPr>
          </w:pPr>
          <w:hyperlink r:id="rId2" w:history="1">
            <w:r w:rsidR="00445887" w:rsidRPr="00492A2A">
              <w:rPr>
                <w:rStyle w:val="Hyperlink"/>
              </w:rPr>
              <w:t>jncc</w:t>
            </w:r>
            <w:r w:rsidR="00445887">
              <w:rPr>
                <w:rStyle w:val="Hyperlink"/>
              </w:rPr>
              <w:t>.</w:t>
            </w:r>
            <w:r w:rsidR="00445887" w:rsidRPr="00492A2A">
              <w:rPr>
                <w:rStyle w:val="Hyperlink"/>
              </w:rPr>
              <w:t>gov.uk</w:t>
            </w:r>
          </w:hyperlink>
          <w:r w:rsidR="00445887" w:rsidRPr="00492A2A">
            <w:rPr>
              <w:rStyle w:val="Hyperlink"/>
            </w:rPr>
            <w:t xml:space="preserve"> </w:t>
          </w:r>
        </w:p>
      </w:tc>
    </w:tr>
  </w:tbl>
  <w:p w14:paraId="3E01A069" w14:textId="77777777" w:rsidR="00EF36D5" w:rsidRPr="00865648" w:rsidRDefault="00EF36D5" w:rsidP="00EF36D5">
    <w:pPr>
      <w:spacing w:before="0" w:after="0"/>
      <w:rPr>
        <w:rFonts w:cs="Arial"/>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EE184" w14:textId="77777777" w:rsidR="00EF36D5" w:rsidRDefault="00EF36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lignBordersAndEdge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B0C"/>
    <w:rsid w:val="00014D58"/>
    <w:rsid w:val="0011071C"/>
    <w:rsid w:val="001305D9"/>
    <w:rsid w:val="0013782E"/>
    <w:rsid w:val="00151121"/>
    <w:rsid w:val="00225E18"/>
    <w:rsid w:val="002764D9"/>
    <w:rsid w:val="00323C83"/>
    <w:rsid w:val="003507F4"/>
    <w:rsid w:val="003B7C5C"/>
    <w:rsid w:val="003E216F"/>
    <w:rsid w:val="004038DD"/>
    <w:rsid w:val="00445887"/>
    <w:rsid w:val="004B5E2F"/>
    <w:rsid w:val="004F0CEC"/>
    <w:rsid w:val="005136D5"/>
    <w:rsid w:val="0055499E"/>
    <w:rsid w:val="005A0CF7"/>
    <w:rsid w:val="006D470D"/>
    <w:rsid w:val="007042E3"/>
    <w:rsid w:val="008A66D2"/>
    <w:rsid w:val="008E4E2B"/>
    <w:rsid w:val="0090375D"/>
    <w:rsid w:val="00940BED"/>
    <w:rsid w:val="00984FC6"/>
    <w:rsid w:val="00A3580C"/>
    <w:rsid w:val="00A4341C"/>
    <w:rsid w:val="00A705C1"/>
    <w:rsid w:val="00AD0D8F"/>
    <w:rsid w:val="00AD4249"/>
    <w:rsid w:val="00B07A3B"/>
    <w:rsid w:val="00C117E8"/>
    <w:rsid w:val="00C57F9D"/>
    <w:rsid w:val="00D072D7"/>
    <w:rsid w:val="00D459DB"/>
    <w:rsid w:val="00DC2D79"/>
    <w:rsid w:val="00E00B0C"/>
    <w:rsid w:val="00E1074A"/>
    <w:rsid w:val="00E63871"/>
    <w:rsid w:val="00EB3E54"/>
    <w:rsid w:val="00EF36D5"/>
    <w:rsid w:val="00F06F4E"/>
    <w:rsid w:val="00F804BC"/>
    <w:rsid w:val="00FD64BF"/>
    <w:rsid w:val="00FF1C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oNotEmbedSmartTags/>
  <w:decimalSymbol w:val="."/>
  <w:listSeparator w:val=","/>
  <w14:docId w14:val="75A967FA"/>
  <w15:docId w15:val="{75117A4D-C534-4C9E-921F-9894F10B8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495"/>
    <w:pPr>
      <w:spacing w:before="120" w:after="120"/>
    </w:pPr>
    <w:rPr>
      <w:rFonts w:ascii="Arial" w:hAnsi="Arial"/>
      <w:sz w:val="22"/>
    </w:rPr>
  </w:style>
  <w:style w:type="paragraph" w:styleId="Heading1">
    <w:name w:val="heading 1"/>
    <w:basedOn w:val="Normal"/>
    <w:next w:val="Normal"/>
    <w:qFormat/>
    <w:rsid w:val="00890E75"/>
    <w:pPr>
      <w:keepNext/>
      <w:spacing w:before="240" w:after="60"/>
      <w:outlineLvl w:val="0"/>
    </w:pPr>
    <w:rPr>
      <w:rFonts w:cs="Arial"/>
      <w:b/>
      <w:bCs/>
      <w:kern w:val="32"/>
      <w:sz w:val="32"/>
      <w:szCs w:val="32"/>
    </w:rPr>
  </w:style>
  <w:style w:type="paragraph" w:styleId="Heading2">
    <w:name w:val="heading 2"/>
    <w:basedOn w:val="Normal"/>
    <w:next w:val="Normal"/>
    <w:qFormat/>
    <w:rsid w:val="00890E75"/>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90E75"/>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07FF2"/>
    <w:rPr>
      <w:rFonts w:ascii="Lucida Grande" w:hAnsi="Lucida Grande"/>
      <w:sz w:val="18"/>
      <w:szCs w:val="18"/>
    </w:rPr>
  </w:style>
  <w:style w:type="paragraph" w:styleId="Footer">
    <w:name w:val="footer"/>
    <w:basedOn w:val="Normal"/>
    <w:semiHidden/>
    <w:rsid w:val="003D18BB"/>
    <w:pPr>
      <w:tabs>
        <w:tab w:val="center" w:pos="4320"/>
        <w:tab w:val="right" w:pos="8640"/>
      </w:tabs>
    </w:pPr>
  </w:style>
  <w:style w:type="paragraph" w:styleId="NormalWeb">
    <w:name w:val="Normal (Web)"/>
    <w:basedOn w:val="Normal"/>
    <w:semiHidden/>
    <w:unhideWhenUsed/>
    <w:rsid w:val="00BB7F9A"/>
    <w:pPr>
      <w:spacing w:before="100" w:beforeAutospacing="1" w:after="100" w:afterAutospacing="1"/>
    </w:pPr>
    <w:rPr>
      <w:rFonts w:eastAsia="Calibri"/>
    </w:rPr>
  </w:style>
  <w:style w:type="paragraph" w:customStyle="1" w:styleId="JNCCRecipientaddress">
    <w:name w:val="JNCC Recipient address"/>
    <w:autoRedefine/>
    <w:rsid w:val="00D128CA"/>
    <w:pPr>
      <w:spacing w:before="60" w:after="60"/>
    </w:pPr>
    <w:rPr>
      <w:rFonts w:ascii="Arial" w:hAnsi="Arial" w:cs="Arial"/>
      <w:color w:val="333333"/>
      <w:sz w:val="22"/>
      <w:szCs w:val="22"/>
    </w:rPr>
  </w:style>
  <w:style w:type="paragraph" w:customStyle="1" w:styleId="JNCCDateRef">
    <w:name w:val="JNCC Date / Ref"/>
    <w:autoRedefine/>
    <w:rsid w:val="00966648"/>
    <w:pPr>
      <w:suppressAutoHyphens/>
      <w:spacing w:before="60" w:after="60"/>
    </w:pPr>
    <w:rPr>
      <w:rFonts w:ascii="Arial" w:hAnsi="Arial" w:cs="Arial"/>
      <w:sz w:val="22"/>
      <w:szCs w:val="22"/>
    </w:rPr>
  </w:style>
  <w:style w:type="paragraph" w:customStyle="1" w:styleId="JNCCLetterbody">
    <w:name w:val="JNCC Letter body"/>
    <w:autoRedefine/>
    <w:rsid w:val="00D128CA"/>
    <w:pPr>
      <w:spacing w:before="60" w:after="60"/>
    </w:pPr>
    <w:rPr>
      <w:rFonts w:ascii="Arial" w:eastAsia="Calibri" w:hAnsi="Arial" w:cs="Arial"/>
      <w:sz w:val="22"/>
      <w:szCs w:val="22"/>
    </w:rPr>
  </w:style>
  <w:style w:type="table" w:styleId="TableGrid">
    <w:name w:val="Table Grid"/>
    <w:basedOn w:val="TableNormal"/>
    <w:semiHidden/>
    <w:rsid w:val="00B93A3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semiHidden/>
    <w:rsid w:val="006D38B9"/>
    <w:pPr>
      <w:tabs>
        <w:tab w:val="center" w:pos="4320"/>
        <w:tab w:val="right" w:pos="8640"/>
      </w:tabs>
    </w:pPr>
  </w:style>
  <w:style w:type="paragraph" w:customStyle="1" w:styleId="greenfooter">
    <w:name w:val="green footer"/>
    <w:basedOn w:val="Normal"/>
    <w:semiHidden/>
    <w:rsid w:val="006D38B9"/>
    <w:pPr>
      <w:widowControl w:val="0"/>
      <w:suppressAutoHyphens/>
      <w:autoSpaceDE w:val="0"/>
      <w:autoSpaceDN w:val="0"/>
      <w:adjustRightInd w:val="0"/>
      <w:textAlignment w:val="center"/>
    </w:pPr>
    <w:rPr>
      <w:rFonts w:cs="HelveticaNeueLT-Light"/>
      <w:color w:val="007059"/>
      <w:sz w:val="12"/>
      <w:szCs w:val="12"/>
      <w:lang w:bidi="en-US"/>
    </w:rPr>
  </w:style>
  <w:style w:type="character" w:styleId="Hyperlink">
    <w:name w:val="Hyperlink"/>
    <w:basedOn w:val="DefaultParagraphFont"/>
    <w:rsid w:val="001671C4"/>
    <w:rPr>
      <w:rFonts w:ascii="Arial" w:hAnsi="Arial"/>
      <w:color w:val="6BA53A"/>
      <w:u w:val="none"/>
    </w:rPr>
  </w:style>
  <w:style w:type="paragraph" w:customStyle="1" w:styleId="JNCCSenderdetails">
    <w:name w:val="JNCC Sender details"/>
    <w:basedOn w:val="Normal"/>
    <w:rsid w:val="00553E2B"/>
    <w:pPr>
      <w:autoSpaceDE w:val="0"/>
      <w:autoSpaceDN w:val="0"/>
      <w:adjustRightInd w:val="0"/>
      <w:spacing w:before="0" w:after="0"/>
      <w:textAlignment w:val="center"/>
    </w:pPr>
    <w:rPr>
      <w:rFonts w:cs="HelveticaNeueLT-Light"/>
      <w:spacing w:val="-1"/>
      <w:sz w:val="18"/>
      <w:szCs w:val="18"/>
      <w:lang w:bidi="en-US"/>
    </w:rPr>
  </w:style>
  <w:style w:type="paragraph" w:customStyle="1" w:styleId="JNCCSenderitalic">
    <w:name w:val="JNCC Sender italic"/>
    <w:basedOn w:val="JNCCSenderdetails"/>
    <w:rsid w:val="00553E2B"/>
  </w:style>
  <w:style w:type="paragraph" w:customStyle="1" w:styleId="JNCCSenderbold">
    <w:name w:val="JNCC Sender bold"/>
    <w:basedOn w:val="JNCCSenderdetails"/>
    <w:rsid w:val="00553E2B"/>
    <w:rPr>
      <w:rFonts w:cs="HelveticaNeueLT-Bold"/>
      <w:b/>
      <w:bCs/>
    </w:rPr>
  </w:style>
  <w:style w:type="paragraph" w:customStyle="1" w:styleId="JNCCRef">
    <w:name w:val="JNCC Ref"/>
    <w:basedOn w:val="JNCCDateRef"/>
    <w:rsid w:val="00966648"/>
    <w:pPr>
      <w:ind w:left="142"/>
    </w:pPr>
  </w:style>
  <w:style w:type="paragraph" w:customStyle="1" w:styleId="JNCCHeading">
    <w:name w:val="JNCC Heading"/>
    <w:basedOn w:val="JNCCLetterbody"/>
    <w:rsid w:val="00890E75"/>
    <w:rPr>
      <w:b/>
      <w:sz w:val="24"/>
    </w:rPr>
  </w:style>
  <w:style w:type="paragraph" w:customStyle="1" w:styleId="StyleJNCCLetterbodyBefore9pt">
    <w:name w:val="Style JNCC Letter body + Before:  9 pt"/>
    <w:basedOn w:val="JNCCLetterbody"/>
    <w:semiHidden/>
    <w:rsid w:val="00D128CA"/>
    <w:pPr>
      <w:spacing w:before="240"/>
    </w:pPr>
    <w:rPr>
      <w:rFonts w:eastAsia="Times New Roman" w:cs="Times New Roman"/>
      <w:szCs w:val="20"/>
    </w:rPr>
  </w:style>
  <w:style w:type="character" w:customStyle="1" w:styleId="Heading3Char">
    <w:name w:val="Heading 3 Char"/>
    <w:basedOn w:val="DefaultParagraphFont"/>
    <w:link w:val="Heading3"/>
    <w:rsid w:val="00E1074A"/>
    <w:rPr>
      <w:rFonts w:ascii="Arial" w:hAnsi="Arial" w:cs="Arial"/>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TenderResponse@jncc.gov.uk"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hyperlink" Target="http://www.jncc.gov.uk" TargetMode="External"/><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G:\JNCC\templates\JNCC\JNCC-Letterhead-Template-2020.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JNCC-Letterhead-Template-2020.dotm</Template>
  <TotalTime>2</TotalTime>
  <Pages>3</Pages>
  <Words>651</Words>
  <Characters>3808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Dear</vt:lpstr>
    </vt:vector>
  </TitlesOfParts>
  <Company>CDS</Company>
  <LinksUpToDate>false</LinksUpToDate>
  <CharactersWithSpaces>4451</CharactersWithSpaces>
  <SharedDoc>false</SharedDoc>
  <HLinks>
    <vt:vector size="6" baseType="variant">
      <vt:variant>
        <vt:i4>2490425</vt:i4>
      </vt:variant>
      <vt:variant>
        <vt:i4>0</vt:i4>
      </vt:variant>
      <vt:variant>
        <vt:i4>0</vt:i4>
      </vt:variant>
      <vt:variant>
        <vt:i4>5</vt:i4>
      </vt:variant>
      <vt:variant>
        <vt:lpwstr>http://www.jncc.gov.uk/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dc:title>
  <dc:creator>Dora Iantosca</dc:creator>
  <cp:lastModifiedBy>Natalie Romero</cp:lastModifiedBy>
  <cp:revision>3</cp:revision>
  <cp:lastPrinted>2010-03-31T15:15:00Z</cp:lastPrinted>
  <dcterms:created xsi:type="dcterms:W3CDTF">2022-10-11T13:14:00Z</dcterms:created>
  <dcterms:modified xsi:type="dcterms:W3CDTF">2022-10-11T16:07:00Z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0a930d017c8c6d3f24427017b33ffbc92b269e19ae9d5ba7dceeabb22ad7bbf0</vt:lpwstr>
  </property>
</Properties>
</file>